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7DDDA" w14:textId="77777777" w:rsidR="001A4E48" w:rsidRDefault="001A4E48" w:rsidP="001A4E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FENNE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7146D886" w14:textId="77777777" w:rsidR="001A4E48" w:rsidRDefault="001A4E48" w:rsidP="001A4E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Gloucestershire.</w:t>
      </w:r>
    </w:p>
    <w:p w14:paraId="45ED6ED6" w14:textId="77777777" w:rsidR="001A4E48" w:rsidRDefault="001A4E48" w:rsidP="001A4E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C1DFC9" w14:textId="77777777" w:rsidR="001A4E48" w:rsidRDefault="001A4E48" w:rsidP="001A4E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B2E5E7" w14:textId="77777777" w:rsidR="001A4E48" w:rsidRDefault="001A4E48" w:rsidP="001A4E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Gloucester into lands</w:t>
      </w:r>
    </w:p>
    <w:p w14:paraId="322ABE7D" w14:textId="77777777" w:rsidR="001A4E48" w:rsidRDefault="001A4E48" w:rsidP="001A4E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Margaret </w:t>
      </w:r>
      <w:proofErr w:type="gramStart"/>
      <w:r>
        <w:rPr>
          <w:rFonts w:ascii="Times New Roman" w:hAnsi="Times New Roman" w:cs="Times New Roman"/>
          <w:sz w:val="24"/>
          <w:szCs w:val="24"/>
        </w:rPr>
        <w:t>Berkeley(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d.1406)(q.v.).</w:t>
      </w:r>
    </w:p>
    <w:p w14:paraId="2CDA86A5" w14:textId="77777777" w:rsidR="001A4E48" w:rsidRDefault="001A4E48" w:rsidP="001A4E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5232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19-44)</w:t>
      </w:r>
    </w:p>
    <w:p w14:paraId="566C3B7C" w14:textId="77777777" w:rsidR="001A4E48" w:rsidRDefault="001A4E48" w:rsidP="001A4E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32F232" w14:textId="77777777" w:rsidR="001A4E48" w:rsidRDefault="001A4E48" w:rsidP="001A4E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821C16" w14:textId="77777777" w:rsidR="001A4E48" w:rsidRPr="004719F4" w:rsidRDefault="001A4E48" w:rsidP="001A4E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1735808B" w14:textId="1C7C737A" w:rsidR="00BA00AB" w:rsidRPr="001A4E4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A4E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A3D0E" w14:textId="77777777" w:rsidR="001A4E48" w:rsidRDefault="001A4E48" w:rsidP="009139A6">
      <w:r>
        <w:separator/>
      </w:r>
    </w:p>
  </w:endnote>
  <w:endnote w:type="continuationSeparator" w:id="0">
    <w:p w14:paraId="7742A431" w14:textId="77777777" w:rsidR="001A4E48" w:rsidRDefault="001A4E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F90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204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68A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10A37" w14:textId="77777777" w:rsidR="001A4E48" w:rsidRDefault="001A4E48" w:rsidP="009139A6">
      <w:r>
        <w:separator/>
      </w:r>
    </w:p>
  </w:footnote>
  <w:footnote w:type="continuationSeparator" w:id="0">
    <w:p w14:paraId="609E0D19" w14:textId="77777777" w:rsidR="001A4E48" w:rsidRDefault="001A4E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1AD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013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D65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E48"/>
    <w:rsid w:val="000666E0"/>
    <w:rsid w:val="001A4E4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D3E2E"/>
  <w15:chartTrackingRefBased/>
  <w15:docId w15:val="{EEA1323A-A757-4B55-B377-FC866F33A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A4E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2022-03-04T09:22:00Z</dcterms:created>
  <dcterms:modified xsi:type="dcterms:W3CDTF">2022-03-04T09:23:00Z</dcterms:modified>
</cp:coreProperties>
</file>